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E7BF" w14:textId="77777777" w:rsidR="0001258A" w:rsidRDefault="0001258A" w:rsidP="000125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CRAKE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72B657F" w14:textId="77777777" w:rsidR="0001258A" w:rsidRDefault="0001258A" w:rsidP="000125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Leake, Lincolnshire.</w:t>
      </w:r>
    </w:p>
    <w:p w14:paraId="56E1B48B" w14:textId="77777777" w:rsidR="0001258A" w:rsidRDefault="0001258A" w:rsidP="0001258A">
      <w:pPr>
        <w:pStyle w:val="NoSpacing"/>
        <w:rPr>
          <w:rFonts w:cs="Times New Roman"/>
          <w:szCs w:val="24"/>
        </w:rPr>
      </w:pPr>
    </w:p>
    <w:p w14:paraId="2BD818A1" w14:textId="77777777" w:rsidR="0001258A" w:rsidRDefault="0001258A" w:rsidP="0001258A">
      <w:pPr>
        <w:pStyle w:val="NoSpacing"/>
        <w:rPr>
          <w:rFonts w:cs="Times New Roman"/>
          <w:szCs w:val="24"/>
        </w:rPr>
      </w:pPr>
    </w:p>
    <w:p w14:paraId="1C35B40E" w14:textId="77777777" w:rsidR="0001258A" w:rsidRDefault="0001258A" w:rsidP="000125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Boston into lands of</w:t>
      </w:r>
    </w:p>
    <w:p w14:paraId="53492F36" w14:textId="77777777" w:rsidR="0001258A" w:rsidRDefault="0001258A" w:rsidP="000125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Ralph Neville, 2</w:t>
      </w:r>
      <w:r w:rsidRPr="00526233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39A51850" w14:textId="77777777" w:rsidR="0001258A" w:rsidRDefault="0001258A" w:rsidP="0001258A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152)</w:t>
      </w:r>
    </w:p>
    <w:p w14:paraId="0DA28BE8" w14:textId="77777777" w:rsidR="0001258A" w:rsidRDefault="0001258A" w:rsidP="0001258A">
      <w:pPr>
        <w:pStyle w:val="NoSpacing"/>
        <w:rPr>
          <w:rFonts w:cs="Times New Roman"/>
          <w:szCs w:val="24"/>
        </w:rPr>
      </w:pPr>
    </w:p>
    <w:p w14:paraId="2FDE0AC4" w14:textId="77777777" w:rsidR="0001258A" w:rsidRDefault="0001258A" w:rsidP="0001258A">
      <w:pPr>
        <w:pStyle w:val="NoSpacing"/>
        <w:rPr>
          <w:rFonts w:cs="Times New Roman"/>
          <w:szCs w:val="24"/>
        </w:rPr>
      </w:pPr>
    </w:p>
    <w:p w14:paraId="744FBF9E" w14:textId="77777777" w:rsidR="0001258A" w:rsidRDefault="0001258A" w:rsidP="0001258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p w14:paraId="7B59AF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E7E25" w14:textId="77777777" w:rsidR="0001258A" w:rsidRDefault="0001258A" w:rsidP="009139A6">
      <w:r>
        <w:separator/>
      </w:r>
    </w:p>
  </w:endnote>
  <w:endnote w:type="continuationSeparator" w:id="0">
    <w:p w14:paraId="69DAA1AA" w14:textId="77777777" w:rsidR="0001258A" w:rsidRDefault="000125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C7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3C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97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5213" w14:textId="77777777" w:rsidR="0001258A" w:rsidRDefault="0001258A" w:rsidP="009139A6">
      <w:r>
        <w:separator/>
      </w:r>
    </w:p>
  </w:footnote>
  <w:footnote w:type="continuationSeparator" w:id="0">
    <w:p w14:paraId="075A94E3" w14:textId="77777777" w:rsidR="0001258A" w:rsidRDefault="000125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E9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013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9F2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58A"/>
    <w:rsid w:val="0001258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682EE"/>
  <w15:chartTrackingRefBased/>
  <w15:docId w15:val="{A0982776-7EC7-41AD-BB58-7C4B1468D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2023-08-06T20:50:00Z</dcterms:created>
  <dcterms:modified xsi:type="dcterms:W3CDTF">2023-08-06T20:50:00Z</dcterms:modified>
</cp:coreProperties>
</file>